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BF4C1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14506A">
        <w:rPr>
          <w:sz w:val="24"/>
          <w:szCs w:val="24"/>
        </w:rPr>
        <w:t xml:space="preserve"> 2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8F103A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538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8F103A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8F103A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14506A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субсудии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7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828 616</w:t>
            </w:r>
            <w:r w:rsidR="0014506A" w:rsidRPr="0029051F">
              <w:rPr>
                <w:sz w:val="16"/>
                <w:szCs w:val="16"/>
              </w:rPr>
              <w:t>,</w:t>
            </w:r>
            <w:r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950A4A">
            <w:pPr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5 801</w:t>
            </w:r>
            <w:r w:rsidR="0014506A" w:rsidRPr="0029051F">
              <w:rPr>
                <w:sz w:val="16"/>
                <w:szCs w:val="16"/>
              </w:rPr>
              <w:t>,</w:t>
            </w:r>
            <w:r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F74D92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16</w:t>
            </w:r>
            <w:r w:rsidR="006F3E3C" w:rsidRPr="0029051F">
              <w:rPr>
                <w:sz w:val="16"/>
                <w:szCs w:val="16"/>
              </w:rPr>
              <w:t>6 110</w:t>
            </w:r>
            <w:r w:rsidR="0014506A" w:rsidRPr="0029051F">
              <w:rPr>
                <w:sz w:val="16"/>
                <w:szCs w:val="16"/>
              </w:rPr>
              <w:t>,</w:t>
            </w:r>
            <w:r w:rsidR="006F3E3C" w:rsidRPr="0029051F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6F3E3C" w:rsidP="00950A4A">
            <w:pPr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1 162</w:t>
            </w:r>
            <w:r w:rsidR="0014506A" w:rsidRPr="0029051F">
              <w:rPr>
                <w:sz w:val="16"/>
                <w:szCs w:val="16"/>
              </w:rPr>
              <w:t>,</w:t>
            </w:r>
            <w:r w:rsidRPr="0029051F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6F3E3C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164 947</w:t>
            </w:r>
            <w:r w:rsidR="0014506A" w:rsidRPr="0029051F"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</w:t>
            </w:r>
            <w:r w:rsidRPr="00F17503">
              <w:rPr>
                <w:sz w:val="16"/>
                <w:szCs w:val="16"/>
              </w:rPr>
              <w:lastRenderedPageBreak/>
              <w:t>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lastRenderedPageBreak/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left="-109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 xml:space="preserve">  300 000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Pr="009F4450">
              <w:rPr>
                <w:sz w:val="16"/>
                <w:szCs w:val="16"/>
              </w:rPr>
              <w:t>100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119 340</w:t>
            </w:r>
            <w:r w:rsidR="0014506A" w:rsidRPr="009F4450">
              <w:rPr>
                <w:sz w:val="16"/>
                <w:szCs w:val="16"/>
              </w:rPr>
              <w:t>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83</w:t>
            </w:r>
            <w:r w:rsidR="0014506A" w:rsidRPr="009F4450">
              <w:rPr>
                <w:sz w:val="16"/>
                <w:szCs w:val="16"/>
              </w:rPr>
              <w:t>5,</w:t>
            </w:r>
            <w:r w:rsidRPr="009F4450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118 504</w:t>
            </w:r>
            <w:r w:rsidR="0014506A" w:rsidRPr="009F4450">
              <w:rPr>
                <w:sz w:val="16"/>
                <w:szCs w:val="16"/>
              </w:rPr>
              <w:t>,</w:t>
            </w:r>
            <w:r w:rsidRPr="009F4450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8F103A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166064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8F103A">
              <w:rPr>
                <w:b/>
                <w:bCs/>
                <w:color w:val="000000"/>
                <w:sz w:val="16"/>
                <w:szCs w:val="16"/>
              </w:rPr>
              <w:t>527 480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8F103A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8F103A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1 187 346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66 630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286 741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3 289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283 452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74A" w:rsidRDefault="0079474A" w:rsidP="00F04F24">
      <w:r>
        <w:separator/>
      </w:r>
    </w:p>
  </w:endnote>
  <w:endnote w:type="continuationSeparator" w:id="1">
    <w:p w:rsidR="0079474A" w:rsidRDefault="0079474A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74A" w:rsidRDefault="0079474A" w:rsidP="00F04F24">
      <w:r>
        <w:separator/>
      </w:r>
    </w:p>
  </w:footnote>
  <w:footnote w:type="continuationSeparator" w:id="1">
    <w:p w:rsidR="0079474A" w:rsidRDefault="0079474A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F004A"/>
    <w:rsid w:val="003F16F2"/>
    <w:rsid w:val="003F251B"/>
    <w:rsid w:val="003F4973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2FEC"/>
    <w:rsid w:val="008049B0"/>
    <w:rsid w:val="00807ADD"/>
    <w:rsid w:val="00810C0C"/>
    <w:rsid w:val="0081199B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16EE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1184"/>
    <w:rsid w:val="00B44B70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16F56"/>
    <w:rsid w:val="00F17503"/>
    <w:rsid w:val="00F2144C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A6376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391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46</cp:revision>
  <cp:lastPrinted>2021-02-16T10:59:00Z</cp:lastPrinted>
  <dcterms:created xsi:type="dcterms:W3CDTF">2020-06-09T12:06:00Z</dcterms:created>
  <dcterms:modified xsi:type="dcterms:W3CDTF">2021-03-12T09:48:00Z</dcterms:modified>
</cp:coreProperties>
</file>